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571" w:rsidRPr="0064481A" w:rsidRDefault="00495571" w:rsidP="00AE6BF2">
      <w:pPr>
        <w:spacing w:before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</w:t>
      </w:r>
      <w:r w:rsidRPr="00F760D1">
        <w:rPr>
          <w:rFonts w:ascii="Arial" w:hAnsi="Arial" w:cs="Arial"/>
          <w:b/>
          <w:sz w:val="20"/>
          <w:szCs w:val="20"/>
        </w:rPr>
        <w:t xml:space="preserve">Mẫu </w:t>
      </w:r>
      <w:r>
        <w:rPr>
          <w:rFonts w:ascii="Arial" w:hAnsi="Arial" w:cs="Arial"/>
          <w:b/>
          <w:sz w:val="20"/>
          <w:szCs w:val="20"/>
        </w:rPr>
        <w:t>D01</w:t>
      </w:r>
      <w:r w:rsidRPr="00F760D1">
        <w:rPr>
          <w:rFonts w:ascii="Arial" w:hAnsi="Arial" w:cs="Arial"/>
          <w:b/>
          <w:sz w:val="20"/>
          <w:szCs w:val="20"/>
        </w:rPr>
        <w:t>-TS</w:t>
      </w:r>
    </w:p>
    <w:p w:rsidR="00495571" w:rsidRDefault="00495571" w:rsidP="00AE6BF2">
      <w:pPr>
        <w:spacing w:before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</w:t>
      </w:r>
      <w:r w:rsidRPr="0052222D">
        <w:rPr>
          <w:rFonts w:ascii="Arial" w:hAnsi="Arial" w:cs="Arial"/>
          <w:sz w:val="20"/>
          <w:szCs w:val="20"/>
        </w:rPr>
        <w:t xml:space="preserve">(Ban hành kèm theo QĐ số:      /QĐ-BHXH </w:t>
      </w:r>
      <w:r>
        <w:rPr>
          <w:rFonts w:ascii="Arial" w:hAnsi="Arial" w:cs="Arial"/>
          <w:sz w:val="20"/>
          <w:szCs w:val="20"/>
        </w:rPr>
        <w:t xml:space="preserve"> </w:t>
      </w:r>
    </w:p>
    <w:p w:rsidR="00495571" w:rsidRPr="0052222D" w:rsidRDefault="00495571" w:rsidP="00AE6BF2">
      <w:pPr>
        <w:spacing w:before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</w:t>
      </w:r>
      <w:r w:rsidRPr="0052222D">
        <w:rPr>
          <w:rFonts w:ascii="Arial" w:hAnsi="Arial" w:cs="Arial"/>
          <w:sz w:val="20"/>
          <w:szCs w:val="20"/>
        </w:rPr>
        <w:t xml:space="preserve">ngày …/…/2011 của BHXH Việt </w:t>
      </w:r>
      <w:smartTag w:uri="urn:schemas-microsoft-com:office:smarttags" w:element="country-region">
        <w:smartTag w:uri="urn:schemas-microsoft-com:office:smarttags" w:element="place">
          <w:r w:rsidRPr="0052222D">
            <w:rPr>
              <w:rFonts w:ascii="Arial" w:hAnsi="Arial" w:cs="Arial"/>
              <w:sz w:val="20"/>
              <w:szCs w:val="20"/>
            </w:rPr>
            <w:t>Nam</w:t>
          </w:r>
        </w:smartTag>
      </w:smartTag>
      <w:r w:rsidRPr="0052222D">
        <w:rPr>
          <w:rFonts w:ascii="Arial" w:hAnsi="Arial" w:cs="Arial"/>
          <w:sz w:val="20"/>
          <w:szCs w:val="20"/>
        </w:rPr>
        <w:t>)</w:t>
      </w:r>
    </w:p>
    <w:p w:rsidR="00495571" w:rsidRDefault="00495571" w:rsidP="003A3D56">
      <w:pPr>
        <w:spacing w:before="120"/>
        <w:jc w:val="center"/>
        <w:rPr>
          <w:rFonts w:ascii="Arial" w:hAnsi="Arial" w:cs="Arial"/>
          <w:i/>
          <w:sz w:val="20"/>
          <w:szCs w:val="20"/>
        </w:rPr>
      </w:pPr>
      <w:r w:rsidRPr="00884130">
        <w:rPr>
          <w:rFonts w:ascii="Arial" w:hAnsi="Arial" w:cs="Arial"/>
          <w:b/>
          <w:sz w:val="20"/>
          <w:szCs w:val="20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884130">
            <w:rPr>
              <w:rFonts w:ascii="Arial" w:hAnsi="Arial" w:cs="Arial"/>
              <w:b/>
              <w:sz w:val="20"/>
              <w:szCs w:val="20"/>
            </w:rPr>
            <w:t>NAM</w:t>
          </w:r>
        </w:smartTag>
      </w:smartTag>
      <w:r w:rsidRPr="00884130">
        <w:rPr>
          <w:rFonts w:ascii="Arial" w:hAnsi="Arial" w:cs="Arial"/>
          <w:b/>
          <w:sz w:val="20"/>
          <w:szCs w:val="20"/>
        </w:rPr>
        <w:br/>
        <w:t>Độc lập - Tự do - Hạnh phúc</w:t>
      </w:r>
      <w:r w:rsidRPr="00884130">
        <w:rPr>
          <w:rFonts w:ascii="Arial" w:hAnsi="Arial" w:cs="Arial"/>
          <w:b/>
          <w:sz w:val="20"/>
          <w:szCs w:val="20"/>
        </w:rPr>
        <w:br/>
        <w:t>---------------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</w:r>
    </w:p>
    <w:p w:rsidR="00495571" w:rsidRDefault="00495571" w:rsidP="003A3D56">
      <w:pPr>
        <w:spacing w:before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ĐƠN ĐỀ NGHỊ</w:t>
      </w:r>
    </w:p>
    <w:p w:rsidR="00495571" w:rsidRDefault="00495571" w:rsidP="003A3D56">
      <w:pPr>
        <w:spacing w:before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Kính gửi: Bảo hiểm xã hội ………………………..</w:t>
      </w:r>
    </w:p>
    <w:p w:rsidR="00495571" w:rsidRDefault="00495571" w:rsidP="003A3D56">
      <w:pPr>
        <w:tabs>
          <w:tab w:val="right" w:leader="dot" w:pos="8607"/>
        </w:tabs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Tôi tên là (viết chữ in hoa có dấu):</w:t>
      </w:r>
      <w:r>
        <w:rPr>
          <w:rFonts w:ascii="Arial" w:hAnsi="Arial" w:cs="Arial"/>
          <w:sz w:val="20"/>
          <w:szCs w:val="20"/>
        </w:rPr>
        <w:tab/>
      </w:r>
    </w:p>
    <w:p w:rsidR="00495571" w:rsidRDefault="00495571" w:rsidP="003A3D56">
      <w:pPr>
        <w:tabs>
          <w:tab w:val="right" w:leader="dot" w:pos="8607"/>
        </w:tabs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Mã số quản lý:</w:t>
      </w:r>
      <w:r>
        <w:rPr>
          <w:rFonts w:ascii="Arial" w:hAnsi="Arial" w:cs="Arial"/>
          <w:sz w:val="20"/>
          <w:szCs w:val="20"/>
        </w:rPr>
        <w:tab/>
      </w:r>
    </w:p>
    <w:p w:rsidR="00495571" w:rsidRDefault="00495571" w:rsidP="003A3D56">
      <w:pPr>
        <w:tabs>
          <w:tab w:val="right" w:leader="dot" w:pos="8607"/>
        </w:tabs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Ngày tháng năm sinh: ....…./....…../…………, Giới tính:</w:t>
      </w:r>
      <w:r>
        <w:rPr>
          <w:rFonts w:ascii="Arial" w:hAnsi="Arial" w:cs="Arial"/>
          <w:sz w:val="20"/>
          <w:szCs w:val="20"/>
        </w:rPr>
        <w:tab/>
      </w:r>
    </w:p>
    <w:p w:rsidR="00495571" w:rsidRDefault="00495571" w:rsidP="003A3D56">
      <w:pPr>
        <w:tabs>
          <w:tab w:val="right" w:leader="dot" w:pos="8607"/>
        </w:tabs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CMT số: …………………., nơi cấp: ……………….., ngày cấp ……/……/……..</w:t>
      </w:r>
    </w:p>
    <w:p w:rsidR="00495571" w:rsidRDefault="00495571" w:rsidP="003A3D56">
      <w:pPr>
        <w:tabs>
          <w:tab w:val="right" w:leader="dot" w:pos="8607"/>
        </w:tabs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Đơn vị:</w:t>
      </w:r>
      <w:r>
        <w:rPr>
          <w:rFonts w:ascii="Arial" w:hAnsi="Arial" w:cs="Arial"/>
          <w:sz w:val="20"/>
          <w:szCs w:val="20"/>
        </w:rPr>
        <w:tab/>
      </w:r>
    </w:p>
    <w:p w:rsidR="00495571" w:rsidRDefault="00495571" w:rsidP="003A3D56">
      <w:pPr>
        <w:tabs>
          <w:tab w:val="right" w:leader="dot" w:pos="8607"/>
        </w:tabs>
        <w:spacing w:before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Nội dung:</w:t>
      </w:r>
    </w:p>
    <w:p w:rsidR="00495571" w:rsidRDefault="00495571" w:rsidP="003A3D56">
      <w:pPr>
        <w:tabs>
          <w:tab w:val="right" w:leader="dot" w:pos="8607"/>
        </w:tabs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1 - Thay </w:t>
      </w:r>
      <w:r w:rsidRPr="00AE6BF2">
        <w:rPr>
          <w:rFonts w:ascii="Arial" w:hAnsi="Arial" w:cs="Arial"/>
          <w:sz w:val="20"/>
          <w:szCs w:val="20"/>
        </w:rPr>
        <w:t>đổi</w:t>
      </w:r>
      <w:r>
        <w:rPr>
          <w:rFonts w:ascii="Arial" w:hAnsi="Arial" w:cs="Arial"/>
          <w:sz w:val="20"/>
          <w:szCs w:val="20"/>
        </w:rPr>
        <w:t xml:space="preserve"> s</w:t>
      </w:r>
      <w:r w:rsidRPr="00AE6BF2">
        <w:rPr>
          <w:rFonts w:ascii="Arial" w:hAnsi="Arial" w:cs="Arial"/>
          <w:sz w:val="20"/>
          <w:szCs w:val="20"/>
        </w:rPr>
        <w:t>ố</w:t>
      </w:r>
      <w:r>
        <w:rPr>
          <w:rFonts w:ascii="Arial" w:hAnsi="Arial" w:cs="Arial"/>
          <w:sz w:val="20"/>
          <w:szCs w:val="20"/>
        </w:rPr>
        <w:t xml:space="preserve"> CMT nh</w:t>
      </w:r>
      <w:r w:rsidRPr="00AE6BF2">
        <w:rPr>
          <w:rFonts w:ascii="Arial" w:hAnsi="Arial" w:cs="Arial"/>
          <w:sz w:val="20"/>
          <w:szCs w:val="20"/>
        </w:rPr>
        <w:t>â</w:t>
      </w:r>
      <w:r>
        <w:rPr>
          <w:rFonts w:ascii="Arial" w:hAnsi="Arial" w:cs="Arial"/>
          <w:sz w:val="20"/>
          <w:szCs w:val="20"/>
        </w:rPr>
        <w:t>n d</w:t>
      </w:r>
      <w:r w:rsidRPr="00AE6BF2">
        <w:rPr>
          <w:rFonts w:ascii="Arial" w:hAnsi="Arial" w:cs="Arial"/>
          <w:sz w:val="20"/>
          <w:szCs w:val="20"/>
        </w:rPr>
        <w:t>â</w:t>
      </w:r>
      <w:r>
        <w:rPr>
          <w:rFonts w:ascii="Arial" w:hAnsi="Arial" w:cs="Arial"/>
          <w:sz w:val="20"/>
          <w:szCs w:val="20"/>
        </w:rPr>
        <w:t>n.</w:t>
      </w:r>
    </w:p>
    <w:p w:rsidR="00495571" w:rsidRDefault="00495571" w:rsidP="003A3D56">
      <w:pPr>
        <w:tabs>
          <w:tab w:val="right" w:leader="dot" w:pos="8607"/>
        </w:tabs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495571" w:rsidRDefault="00495571" w:rsidP="003A3D56">
      <w:pPr>
        <w:tabs>
          <w:tab w:val="right" w:leader="dot" w:pos="8607"/>
        </w:tabs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495571" w:rsidRDefault="00495571" w:rsidP="003A3D56">
      <w:pPr>
        <w:tabs>
          <w:tab w:val="right" w:leader="dot" w:pos="8607"/>
        </w:tabs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495571" w:rsidRDefault="00495571" w:rsidP="003A3D56">
      <w:pPr>
        <w:tabs>
          <w:tab w:val="right" w:leader="dot" w:pos="8607"/>
        </w:tabs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495571" w:rsidRDefault="00495571" w:rsidP="003A3D56">
      <w:pPr>
        <w:tabs>
          <w:tab w:val="right" w:leader="dot" w:pos="8607"/>
        </w:tabs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495571" w:rsidRDefault="00495571" w:rsidP="003A3D56">
      <w:pPr>
        <w:tabs>
          <w:tab w:val="right" w:leader="dot" w:pos="8607"/>
        </w:tabs>
        <w:spacing w:before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Hồ sơ gửi kèm:</w:t>
      </w:r>
    </w:p>
    <w:p w:rsidR="00495571" w:rsidRDefault="00495571" w:rsidP="003A3D56">
      <w:pPr>
        <w:tabs>
          <w:tab w:val="right" w:leader="dot" w:pos="8607"/>
        </w:tabs>
        <w:spacing w:before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1.</w:t>
      </w:r>
    </w:p>
    <w:p w:rsidR="00495571" w:rsidRDefault="00495571" w:rsidP="003A3D56">
      <w:pPr>
        <w:tabs>
          <w:tab w:val="right" w:leader="dot" w:pos="8607"/>
        </w:tabs>
        <w:spacing w:before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</w:t>
      </w:r>
    </w:p>
    <w:p w:rsidR="00495571" w:rsidRDefault="00495571" w:rsidP="003A3D56">
      <w:pPr>
        <w:tabs>
          <w:tab w:val="right" w:leader="dot" w:pos="8607"/>
        </w:tabs>
        <w:spacing w:before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3.</w:t>
      </w:r>
    </w:p>
    <w:p w:rsidR="00495571" w:rsidRDefault="00495571" w:rsidP="003A3D56">
      <w:pPr>
        <w:tabs>
          <w:tab w:val="right" w:leader="dot" w:pos="8607"/>
        </w:tabs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Tôi xin cam đoan những nội dung trên là đúng sự thật và xin chịu hoàn toàn trách nhiệm trước pháp luật.</w:t>
      </w:r>
    </w:p>
    <w:p w:rsidR="00495571" w:rsidRDefault="00495571" w:rsidP="003A3D56">
      <w:pPr>
        <w:tabs>
          <w:tab w:val="right" w:leader="dot" w:pos="8607"/>
        </w:tabs>
        <w:spacing w:before="120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/>
      </w:tblPr>
      <w:tblGrid>
        <w:gridCol w:w="4428"/>
        <w:gridCol w:w="4428"/>
      </w:tblGrid>
      <w:tr w:rsidR="00495571" w:rsidTr="00F229A4">
        <w:tc>
          <w:tcPr>
            <w:tcW w:w="4428" w:type="dxa"/>
          </w:tcPr>
          <w:p w:rsidR="00495571" w:rsidRPr="00F229A4" w:rsidRDefault="00495571" w:rsidP="00F229A4">
            <w:pPr>
              <w:tabs>
                <w:tab w:val="right" w:leader="dot" w:pos="8607"/>
              </w:tabs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8" w:type="dxa"/>
          </w:tcPr>
          <w:p w:rsidR="00495571" w:rsidRPr="00F229A4" w:rsidRDefault="00495571" w:rsidP="00F229A4">
            <w:pPr>
              <w:tabs>
                <w:tab w:val="right" w:leader="dot" w:pos="8607"/>
              </w:tabs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229A4">
              <w:rPr>
                <w:rFonts w:ascii="Arial" w:hAnsi="Arial" w:cs="Arial"/>
                <w:i/>
                <w:sz w:val="20"/>
                <w:szCs w:val="20"/>
              </w:rPr>
              <w:t>…………., ngày … tháng … năm ………</w:t>
            </w:r>
            <w:r w:rsidRPr="00F229A4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F229A4">
              <w:rPr>
                <w:rFonts w:ascii="Arial" w:hAnsi="Arial" w:cs="Arial"/>
                <w:b/>
                <w:sz w:val="20"/>
                <w:szCs w:val="20"/>
              </w:rPr>
              <w:t>Người đề nghị</w:t>
            </w:r>
            <w:r w:rsidRPr="00F229A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F229A4">
              <w:rPr>
                <w:rFonts w:ascii="Arial" w:hAnsi="Arial" w:cs="Arial"/>
                <w:i/>
                <w:sz w:val="20"/>
                <w:szCs w:val="20"/>
              </w:rPr>
              <w:t>(Ký, ghi rõ họ tên)</w:t>
            </w:r>
          </w:p>
        </w:tc>
      </w:tr>
    </w:tbl>
    <w:p w:rsidR="00495571" w:rsidRDefault="00495571" w:rsidP="003A3D56">
      <w:pPr>
        <w:tabs>
          <w:tab w:val="right" w:leader="dot" w:pos="8607"/>
        </w:tabs>
        <w:spacing w:before="120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495571" w:rsidSect="0064481A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56"/>
    <w:rsid w:val="00116F0A"/>
    <w:rsid w:val="00212C73"/>
    <w:rsid w:val="0032653F"/>
    <w:rsid w:val="003A3D56"/>
    <w:rsid w:val="00495571"/>
    <w:rsid w:val="0052222D"/>
    <w:rsid w:val="0054713E"/>
    <w:rsid w:val="00581B33"/>
    <w:rsid w:val="0064481A"/>
    <w:rsid w:val="006C13C3"/>
    <w:rsid w:val="006E68DC"/>
    <w:rsid w:val="006F2374"/>
    <w:rsid w:val="007A5CDE"/>
    <w:rsid w:val="00884130"/>
    <w:rsid w:val="009C45C6"/>
    <w:rsid w:val="00A1084C"/>
    <w:rsid w:val="00A20BCD"/>
    <w:rsid w:val="00A25FD7"/>
    <w:rsid w:val="00AE6BF2"/>
    <w:rsid w:val="00B8671D"/>
    <w:rsid w:val="00CB4A28"/>
    <w:rsid w:val="00F0793E"/>
    <w:rsid w:val="00F229A4"/>
    <w:rsid w:val="00F760D1"/>
    <w:rsid w:val="00FA4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D5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A3D5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uiPriority w:val="99"/>
    <w:rsid w:val="003A3D56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1</Pages>
  <Words>143</Words>
  <Characters>816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Windows 8</dc:creator>
  <cp:keywords/>
  <dc:description/>
  <cp:lastModifiedBy>Thang AV</cp:lastModifiedBy>
  <cp:revision>5</cp:revision>
  <cp:lastPrinted>2015-05-09T03:45:00Z</cp:lastPrinted>
  <dcterms:created xsi:type="dcterms:W3CDTF">2014-01-13T17:49:00Z</dcterms:created>
  <dcterms:modified xsi:type="dcterms:W3CDTF">2015-05-12T02:17:00Z</dcterms:modified>
</cp:coreProperties>
</file>